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C87989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C87989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14:paraId="16FCEC75" w14:textId="1DC63FD3" w:rsidR="00D239AD" w:rsidRPr="00C87989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87989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C87989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C87989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C8798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C87989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C87989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C8798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C87989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C87989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C65573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C87989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C87989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C87989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14:paraId="57553D54" w14:textId="1B3FE95E" w:rsidR="00132E1B" w:rsidRPr="00C87989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C87989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C87989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ขึ้นทะเบียน</w:t>
      </w: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C87989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C87989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C87989" w14:paraId="77FFD68C" w14:textId="77777777" w:rsidTr="008C1396">
        <w:tc>
          <w:tcPr>
            <w:tcW w:w="675" w:type="dxa"/>
          </w:tcPr>
          <w:p w14:paraId="23D761D9" w14:textId="12281EB4" w:rsidR="00394708" w:rsidRPr="00C87989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133C87E9" w:rsidR="00394708" w:rsidRPr="00C87989" w:rsidRDefault="00394708" w:rsidP="00C8798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ว่าด้วยหลักเกณฑ์การจ่ายเงินเบี้ยความพิการให้คนพิการขององค์กรปกครองส่วนท้องถิ่น พ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 2553</w:t>
            </w:r>
          </w:p>
        </w:tc>
      </w:tr>
    </w:tbl>
    <w:p w14:paraId="40A6F83D" w14:textId="32DA2D6B" w:rsidR="003F4A0D" w:rsidRPr="00C87989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C87989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C87989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C8798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C87989">
        <w:rPr>
          <w:rFonts w:ascii="TH SarabunIT๙" w:hAnsi="TH SarabunIT๙" w:cs="TH SarabunIT๙"/>
          <w:noProof/>
          <w:sz w:val="32"/>
          <w:szCs w:val="32"/>
        </w:rPr>
        <w:t>-</w:t>
      </w:r>
      <w:r w:rsidR="00C77AEA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C87989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C8798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C87989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C87989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C8798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นาที</w:t>
      </w:r>
      <w:r w:rsidRPr="00C8798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C87989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C87989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C87989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C87989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C87989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C87989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C87989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C87989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 อบต</w:t>
      </w:r>
      <w:r w:rsidR="00094F82" w:rsidRPr="00C87989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C87989">
        <w:rPr>
          <w:rFonts w:ascii="TH SarabunIT๙" w:hAnsi="TH SarabunIT๙" w:cs="TH SarabunIT๙"/>
          <w:noProof/>
          <w:sz w:val="32"/>
          <w:szCs w:val="32"/>
        </w:rPr>
        <w:t>21/07/2015 23:43</w:t>
      </w:r>
      <w:r w:rsidR="00094F82" w:rsidRPr="00C87989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C87989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C87989" w14:paraId="5F1398AA" w14:textId="77777777" w:rsidTr="009B7715">
        <w:tc>
          <w:tcPr>
            <w:tcW w:w="675" w:type="dxa"/>
          </w:tcPr>
          <w:p w14:paraId="08D93DD3" w14:textId="25F72274" w:rsidR="00094F82" w:rsidRPr="00C87989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C8798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C8798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C87989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C87989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575FAF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– 30 </w:t>
            </w:r>
            <w:r w:rsidR="00575FAF"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พฤศจิกายน ของทุกปี</w:t>
            </w:r>
            <w:r w:rsidR="00575FAF"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338B629D" w14:textId="1436B377" w:rsidR="0018441F" w:rsidRPr="00C87989" w:rsidRDefault="00C87989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575FAF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1F634F03" w:rsidR="008E2900" w:rsidRPr="00C87989" w:rsidRDefault="00C87989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ระเบียบกระทรวงมหาดไทย ว่าด้วยหลักเกณฑ์การจ่ายเงินเบี้ยความพิการให้คนพิการขององค์กรปกครองส่วนท้องถิ่น</w:t>
      </w:r>
      <w:r>
        <w:rPr>
          <w:rFonts w:ascii="TH SarabunIT๙" w:hAnsi="TH SarabunIT๙" w:cs="TH SarabunIT๙"/>
          <w:noProof/>
          <w:sz w:val="32"/>
          <w:szCs w:val="32"/>
          <w:lang w:bidi="th-TH"/>
        </w:rPr>
        <w:t xml:space="preserve">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>.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 xml:space="preserve">.2553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กำหนดให้ภายในเดือนพฤศจิกายนของทุกปีให้คนพิการ ลงทะเบียนและยื่นคำขอรับเงินเบี้ยความพิการ</w:t>
      </w:r>
      <w:r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ในปีงบประมาณถัดไป ณ ที่ทำการองค์กรปกครองส่วนท้องถิ่นที่ตนมีภูมิลำเนา หรือสถานที่ที่องค์กรปกครองส่วนท้องถิ่นกำหนด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ผู้มีสิทธิจะได้รับเงินเบี้ยความพิการ ต้องเป็นผู้มีคุณสมบัติและไม่มีลักษณะต้องห้าม ดังต่อไปนี้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มีสัญชาติไทย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</w:t>
      </w:r>
      <w:r w:rsidR="000162CA">
        <w:rPr>
          <w:rFonts w:ascii="TH SarabunIT๙" w:hAnsi="TH SarabunIT๙" w:cs="TH SarabunIT๙"/>
          <w:noProof/>
          <w:sz w:val="32"/>
          <w:szCs w:val="32"/>
        </w:rPr>
        <w:tab/>
      </w:r>
      <w:r w:rsidR="000162CA">
        <w:rPr>
          <w:rFonts w:ascii="TH SarabunIT๙" w:hAnsi="TH SarabunIT๙" w:cs="TH SarabunIT๙"/>
          <w:noProof/>
          <w:sz w:val="32"/>
          <w:szCs w:val="32"/>
        </w:rPr>
        <w:tab/>
      </w:r>
      <w:r w:rsidR="000162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>3.</w:t>
      </w:r>
      <w:r w:rsidR="00BB1ABF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มีบัตรประจำตัวคนพิการตามกฎหมายว่าด้วยการส่งเสริมการคุณภาพชีวิตคนพิการ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 w:rsidR="000162CA">
        <w:rPr>
          <w:rFonts w:ascii="TH SarabunIT๙" w:hAnsi="TH SarabunIT๙" w:cs="TH SarabunIT๙"/>
          <w:noProof/>
          <w:sz w:val="32"/>
          <w:szCs w:val="32"/>
        </w:rPr>
        <w:tab/>
      </w:r>
      <w:r w:rsidR="000162CA">
        <w:rPr>
          <w:rFonts w:ascii="TH SarabunIT๙" w:hAnsi="TH SarabunIT๙" w:cs="TH SarabunIT๙"/>
          <w:noProof/>
          <w:sz w:val="32"/>
          <w:szCs w:val="32"/>
        </w:rPr>
        <w:tab/>
      </w:r>
      <w:r w:rsidR="000162CA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>4.</w:t>
      </w:r>
      <w:r w:rsidR="00BB1ABF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ไม่เป็นบุคคลซึ่งอยู่ในความอุปการของสถานสงเคราะห์ของรัฐ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 w:rsidR="000162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0162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ในการยื่นคำขอลงทะเบียนรับเงินเบี้ยความพิการ คนพิการหรือผู้ดูแลคนพิการจะต้องแสดงความประสงค์ขอรับเงินเบี้ยความพิการโดยรับเงินสดด้วยตนเอง หรือโอนเงินเข้าบัญชีเงินฝากธนาคารในนามคนพิการหรือผู้ดูแลคนพิการ ผู้แทนโดยชอบธรรม ผู้พิทักษ์ ผู้อนุบาล แล้วแต่กรณี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 w:rsidR="000162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0162CA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ในกรณีที่คนพิการเป็นผู้เยาว์ซึ่งมีผู้แทนโดยชอบ คนเสมือนไร้ความสามารถหรือคนไร้ความสามารถ ให้ผู้แทนโดยชอบธรรม ผู้พิทักษ์ หรือผู้อนุบาล แล้วแต่กรณี ยื่นคำขอแทนโดยแสดงหลักฐานการเป็นผู้แทนดังกล่าว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ab/>
      </w:r>
      <w:r w:rsidR="0099212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วิธีการ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="00992126">
        <w:rPr>
          <w:rFonts w:ascii="TH SarabunIT๙" w:hAnsi="TH SarabunIT๙" w:cs="TH SarabunIT๙"/>
          <w:noProof/>
          <w:sz w:val="32"/>
          <w:szCs w:val="32"/>
        </w:rPr>
        <w:tab/>
      </w:r>
      <w:r w:rsidR="0099212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คนพิการที่จะมีสิทธิรับเงินเบี้ยความพิการในปีงบประมาณถัดไป ให้คนพิการ หรือผู้ดูแลคนพิการ ผู้แทนโดยชอบธรรม ผู้พิทักษ์ ผู้อนุบาล แล้วแต่กรณี ยื่นคำขอตามแบบพร้อมเอกสารหลักฐานต่อองค์กรปกครองส่วนท้องถิ่นณ สถานที่และภายในระยะเวลา ที่องค์กรปกครองส่วนท้องถิ่นประกาศกำหนด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 w:rsidR="00992126">
        <w:rPr>
          <w:rFonts w:ascii="TH SarabunIT๙" w:hAnsi="TH SarabunIT๙" w:cs="TH SarabunIT๙"/>
          <w:noProof/>
          <w:sz w:val="32"/>
          <w:szCs w:val="32"/>
        </w:rPr>
        <w:tab/>
      </w:r>
      <w:r w:rsidR="0099212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>2.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กรณีคนพิการที่ได้รับเงินเบี้ยความพิการจากองค์กรปกครองส่วนท้องถิ่นในปีงบประมาณที่ผ่านมา ให้ถือว่าเป็นผู้ได้ลงทะเบียนและยื่นคำขอรับเบี้ยความพิการตามระเบียบนี้แล้ว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  <w:t xml:space="preserve">    </w:t>
      </w:r>
      <w:r w:rsidR="00992126">
        <w:rPr>
          <w:rFonts w:ascii="TH SarabunIT๙" w:hAnsi="TH SarabunIT๙" w:cs="TH SarabunIT๙"/>
          <w:noProof/>
          <w:sz w:val="32"/>
          <w:szCs w:val="32"/>
        </w:rPr>
        <w:tab/>
      </w:r>
      <w:r w:rsidR="0099212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t xml:space="preserve">3. </w:t>
      </w:r>
      <w:r w:rsidR="00575FAF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กรณีคนพิการที่มีสิทธิได้รับเบี้ยความพิการได้ย้ายที่อยู่ และยังประสงค์ประสงค์จะรับเงินเบี้ยความพิการต้องไปแจ้งต่อองค์กรปกครองส่วนท้องถิ่นแห่งใหม่ที่ตนย้ายไป</w:t>
      </w:r>
      <w:r w:rsidR="00575FAF" w:rsidRPr="00C87989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C87989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C87989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C87989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C87989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C87989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C87989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C87989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C87989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C87989" w14:paraId="50E97DA5" w14:textId="77777777" w:rsidTr="00B53622">
        <w:tc>
          <w:tcPr>
            <w:tcW w:w="675" w:type="dxa"/>
          </w:tcPr>
          <w:p w14:paraId="5E768AD0" w14:textId="2C6E62E0" w:rsidR="00313D38" w:rsidRPr="00C87989" w:rsidRDefault="00313D38" w:rsidP="00B5362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C87989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C87989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2A225131" w14:textId="464AB73B" w:rsidR="00313D38" w:rsidRPr="00C87989" w:rsidRDefault="00313D38" w:rsidP="006912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ผู้ที่ประสงค์จะขอรับเบี้ยความพิการในปีงบประมาณถัดไป                 หรือผู้รับมอบอำนาจ ยื่นคำขอ พร้อมเอกสารหลักฐาน และเจ้าหน้าที่ตรวจสอบคำร้องขอลงทะเบียน และเอกสารหลักฐานประกอบ</w:t>
            </w:r>
          </w:p>
        </w:tc>
        <w:tc>
          <w:tcPr>
            <w:tcW w:w="1368" w:type="dxa"/>
          </w:tcPr>
          <w:p w14:paraId="4874A2C9" w14:textId="0D78DAA3" w:rsidR="00313D38" w:rsidRPr="00C87989" w:rsidRDefault="00313D38" w:rsidP="00B536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C8798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C8798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C87989" w14:paraId="7B1766E4" w14:textId="77777777" w:rsidTr="00B53622">
        <w:tc>
          <w:tcPr>
            <w:tcW w:w="675" w:type="dxa"/>
          </w:tcPr>
          <w:p w14:paraId="4D0616A1" w14:textId="77777777" w:rsidR="00313D38" w:rsidRPr="00C87989" w:rsidRDefault="00313D38" w:rsidP="00B53622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D9EEFDB" w14:textId="77777777" w:rsidR="00313D38" w:rsidRPr="00C87989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564AECD" w14:textId="77777777" w:rsidR="00313D38" w:rsidRPr="00C87989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92" w:type="dxa"/>
          </w:tcPr>
          <w:p w14:paraId="1292CD43" w14:textId="77777777" w:rsidR="00313D38" w:rsidRPr="00C87989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ออกใบรับลงทะเบียน ตามแบบยื่นคำขอลงทะเบียนให้ผู้ขอลงทะเบียน</w:t>
            </w:r>
          </w:p>
          <w:p w14:paraId="24D92E33" w14:textId="77777777" w:rsidR="00313D38" w:rsidRPr="00C8798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8" w:type="dxa"/>
          </w:tcPr>
          <w:p w14:paraId="3ACE3079" w14:textId="77777777" w:rsidR="00313D38" w:rsidRPr="00C87989" w:rsidRDefault="00313D38" w:rsidP="00B536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10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1326528C" w14:textId="77777777" w:rsidR="00313D38" w:rsidRPr="00C8798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0398E5D" w14:textId="77777777" w:rsidR="00313D38" w:rsidRPr="00C87989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C87989" w:rsidRDefault="00C26ED0" w:rsidP="006912B8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C87989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นาที</w:t>
      </w:r>
    </w:p>
    <w:p w14:paraId="599CE047" w14:textId="77777777" w:rsidR="008E2900" w:rsidRPr="00C87989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3F2B1BA7" w:rsidR="0085230C" w:rsidRPr="00C87989" w:rsidRDefault="006912B8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2088E7A3" w:rsidR="008D7B9E" w:rsidRPr="00C87989" w:rsidRDefault="006912B8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C87989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Pr="00C87989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312B5" w14:textId="5DA2F639" w:rsidR="00AA7734" w:rsidRPr="00C87989" w:rsidRDefault="00C4477A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C87989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C87989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C8798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C8798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C87989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C8798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C8798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C87989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C87989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C87989" w14:paraId="02E3093D" w14:textId="77777777" w:rsidTr="00C4477A">
        <w:trPr>
          <w:jc w:val="center"/>
        </w:trPr>
        <w:tc>
          <w:tcPr>
            <w:tcW w:w="675" w:type="dxa"/>
          </w:tcPr>
          <w:p w14:paraId="0FFF921A" w14:textId="21D3E466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บัตรประจำตัวคนพิการตามกฎหมายว่าด้วย การส่งเสริมการคุณภาพชีวิตคนพิการพร้อมสำเนา</w:t>
            </w:r>
          </w:p>
        </w:tc>
        <w:tc>
          <w:tcPr>
            <w:tcW w:w="1843" w:type="dxa"/>
          </w:tcPr>
          <w:p w14:paraId="14F8955D" w14:textId="29A2FCE8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C87989" w14:paraId="72966954" w14:textId="77777777" w:rsidTr="00C4477A">
        <w:trPr>
          <w:jc w:val="center"/>
        </w:trPr>
        <w:tc>
          <w:tcPr>
            <w:tcW w:w="675" w:type="dxa"/>
          </w:tcPr>
          <w:p w14:paraId="4BD32240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DD5E0F7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11245D44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B1AC528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D0A6600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62F7D900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94CCE62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C87989" w14:paraId="427D201D" w14:textId="77777777" w:rsidTr="00C4477A">
        <w:trPr>
          <w:jc w:val="center"/>
        </w:trPr>
        <w:tc>
          <w:tcPr>
            <w:tcW w:w="675" w:type="dxa"/>
          </w:tcPr>
          <w:p w14:paraId="0F53B2A8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8F98351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กรณีที่ผู้ขอรับเงินเบี้ยความพิการประสงค์ขอรับเงินเบี้ยยังชีพผู้สูงอายุผ่านธนาคาร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372F7B51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39A9171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BCA6CAC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FB7ED69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E1B9057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C87989" w14:paraId="6F0139CC" w14:textId="77777777" w:rsidTr="00C4477A">
        <w:trPr>
          <w:jc w:val="center"/>
        </w:trPr>
        <w:tc>
          <w:tcPr>
            <w:tcW w:w="675" w:type="dxa"/>
          </w:tcPr>
          <w:p w14:paraId="5545CF73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2346396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บัตรประจำตัวประชาชนหรือบัตรอื่นที่ออกโดยหน่วยงานของรัฐที่มีรูปถ่ายพร้อมสำเนาของผู้ดูแลคนพิการ ผู้แทนโดยชอบธรรม ผู้พิทักษ์ ผู้อนุบาล แล้วแต่กรณี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กรณียื่นคำขอแทน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EDD7883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1651FB7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F7E9F6C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7B6DA76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CE7ADBE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C87989" w14:paraId="711DC8CE" w14:textId="77777777" w:rsidTr="00C4477A">
        <w:trPr>
          <w:jc w:val="center"/>
        </w:trPr>
        <w:tc>
          <w:tcPr>
            <w:tcW w:w="675" w:type="dxa"/>
          </w:tcPr>
          <w:p w14:paraId="1D1336E8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52E1610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สมุดบัญชีเงินฝากธนาคารพร้อมสำเนาของผู้ดูแลคนพิการ ผู้แทน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โดยชอบธรรม ผู้พิทักษ์ ผู้อนุบาล แล้วแต่กรณี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กรณีที่คนพิการเป็นผู้เยาว์ซึ่งมีผู้แทนโดยชอบ คนเสมือนไร้ความสามารถ หรือคนไร้ความสามารถ ให้ผู้แทนโดยชอบธรรม ผู้พิทักษ์ หรือผู้อนุบาล แล้วแต่กรณีการยื่นคำขอแทนต้องแสดงหลักฐานการเป็นผู้แทนดังกล่าว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41104A1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2BEB83C2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052A7934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9787D8E" w14:textId="77777777" w:rsidR="00452B6B" w:rsidRPr="00C87989" w:rsidRDefault="00AC4ACB" w:rsidP="00C4477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2E759D3C" w14:textId="77777777" w:rsidR="00452B6B" w:rsidRPr="00C87989" w:rsidRDefault="00AC4ACB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C87989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C87989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C87989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C87989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C87989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C87989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C87989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C87989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C87989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C87989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C87989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25E28" w:rsidRPr="00C25E28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C25E28" w:rsidRDefault="004C3BDE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5E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ไม่พบเอกสารอื่น ๆ สำหรับยื่นเพิ่มเติม</w:t>
            </w:r>
          </w:p>
        </w:tc>
      </w:tr>
    </w:tbl>
    <w:p w14:paraId="0E7C7CC4" w14:textId="77777777" w:rsidR="006C6C22" w:rsidRPr="00C87989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C87989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C25E28" w:rsidRPr="00C25E28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61FF42FA" w:rsidR="00F62F55" w:rsidRPr="00C25E28" w:rsidRDefault="00C25E28" w:rsidP="00686AA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25E2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      - </w:t>
            </w:r>
            <w:r w:rsidR="00F62F55" w:rsidRPr="00C25E28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  <w:r w:rsidRPr="00C25E28">
              <w:rPr>
                <w:rFonts w:ascii="TH SarabunIT๙" w:hAnsi="TH SarabunIT๙" w:cs="TH SarabunIT๙" w:hint="cs"/>
                <w:sz w:val="32"/>
                <w:szCs w:val="32"/>
                <w:cs/>
                <w:lang w:bidi="th-TH"/>
              </w:rPr>
              <w:t xml:space="preserve"> -</w:t>
            </w:r>
          </w:p>
        </w:tc>
      </w:tr>
    </w:tbl>
    <w:p w14:paraId="1187DD50" w14:textId="18B95DEB" w:rsidR="00216FA4" w:rsidRPr="00C87989" w:rsidRDefault="00C25E28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C87989" w14:paraId="07DF31DE" w14:textId="77777777" w:rsidTr="00C1539D">
        <w:tc>
          <w:tcPr>
            <w:tcW w:w="534" w:type="dxa"/>
          </w:tcPr>
          <w:p w14:paraId="07FE0908" w14:textId="7E60931D" w:rsidR="00EA6950" w:rsidRPr="00C87989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C87989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C8798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C87989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C8798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C87989" w14:paraId="14CF564F" w14:textId="77777777" w:rsidTr="00C1539D">
        <w:tc>
          <w:tcPr>
            <w:tcW w:w="534" w:type="dxa"/>
          </w:tcPr>
          <w:p w14:paraId="1EAD8804" w14:textId="77777777" w:rsidR="00EA6950" w:rsidRPr="00C87989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247BAA1" w14:textId="77777777" w:rsidR="00EA6950" w:rsidRPr="00C87989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C8798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C87989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C87989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A54C5D5" w14:textId="77777777" w:rsidR="00C25E28" w:rsidRDefault="00C25E28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1363E77" w14:textId="77777777" w:rsidR="00C25E28" w:rsidRPr="00C87989" w:rsidRDefault="00C25E28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C87989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C87989" w14:paraId="676E0C19" w14:textId="77777777" w:rsidTr="00C1539D">
        <w:tc>
          <w:tcPr>
            <w:tcW w:w="675" w:type="dxa"/>
          </w:tcPr>
          <w:p w14:paraId="433A4F23" w14:textId="62F1C53B" w:rsidR="00F064C0" w:rsidRPr="00C87989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C87989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bookmarkStart w:id="0" w:name="_GoBack"/>
            <w:bookmarkEnd w:id="0"/>
          </w:p>
        </w:tc>
        <w:tc>
          <w:tcPr>
            <w:tcW w:w="9498" w:type="dxa"/>
          </w:tcPr>
          <w:p w14:paraId="2EFAD299" w14:textId="77777777" w:rsidR="00F064C0" w:rsidRPr="00C87989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แบบคำขอลงทะเบียนรับเงินเบี้ยความพิการ</w:t>
            </w:r>
            <w:r w:rsidRPr="00C87989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  <w:r w:rsidRPr="00C87989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1345BEE2" w14:textId="77777777" w:rsidR="00D51311" w:rsidRPr="00C87989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C87989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59073D03" w14:textId="77777777" w:rsidR="00C25E28" w:rsidRDefault="00C25E2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BC7782" w14:textId="77777777" w:rsidR="00C25E28" w:rsidRDefault="00C25E2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A415A6B" w14:textId="77777777" w:rsidR="00C25E28" w:rsidRDefault="00C25E2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8368A72" w14:textId="77777777" w:rsidR="00C25E28" w:rsidRDefault="00C25E2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F6A0D82" w14:textId="77777777" w:rsidR="00C25E28" w:rsidRDefault="00C25E2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29502C1" w14:textId="77777777" w:rsidR="00C25E28" w:rsidRDefault="00C25E2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9976761" w14:textId="77777777" w:rsidR="00C25E28" w:rsidRPr="00C87989" w:rsidRDefault="00C25E2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C87989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C87989" w14:paraId="6D0BBF17" w14:textId="77777777" w:rsidTr="0064558D">
        <w:tc>
          <w:tcPr>
            <w:tcW w:w="1418" w:type="dxa"/>
          </w:tcPr>
          <w:p w14:paraId="71CC28E5" w14:textId="77777777" w:rsidR="0064558D" w:rsidRPr="00C8798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C8798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C87989" w14:paraId="3FCBCAB2" w14:textId="77777777" w:rsidTr="0064558D">
        <w:tc>
          <w:tcPr>
            <w:tcW w:w="1418" w:type="dxa"/>
          </w:tcPr>
          <w:p w14:paraId="76AEC54C" w14:textId="77777777" w:rsidR="0064558D" w:rsidRPr="00C8798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6534A6F9" w:rsidR="0064558D" w:rsidRPr="00C87989" w:rsidRDefault="004A4B04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C87989" w14:paraId="4A1DF6A2" w14:textId="77777777" w:rsidTr="0064558D">
        <w:tc>
          <w:tcPr>
            <w:tcW w:w="1418" w:type="dxa"/>
          </w:tcPr>
          <w:p w14:paraId="082BD70C" w14:textId="77777777" w:rsidR="0064558D" w:rsidRPr="00C8798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6065AFBB" w14:textId="77777777" w:rsidR="00C25E28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38137B51" w:rsidR="0064558D" w:rsidRPr="00C8798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C87989" w14:paraId="105C0B62" w14:textId="77777777" w:rsidTr="0064558D">
        <w:tc>
          <w:tcPr>
            <w:tcW w:w="1418" w:type="dxa"/>
          </w:tcPr>
          <w:p w14:paraId="7A8B8EDF" w14:textId="77777777" w:rsidR="0064558D" w:rsidRPr="00C8798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C8798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C87989" w14:paraId="6BB94F10" w14:textId="77777777" w:rsidTr="0064558D">
        <w:tc>
          <w:tcPr>
            <w:tcW w:w="1418" w:type="dxa"/>
          </w:tcPr>
          <w:p w14:paraId="362D6899" w14:textId="77777777" w:rsidR="0064558D" w:rsidRPr="00C87989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C87989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C87989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C87989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C87989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C87989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C87989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</w:pPr>
    </w:p>
    <w:sectPr w:rsidR="003F4A0D" w:rsidRPr="00C87989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B5DC41" w14:textId="77777777" w:rsidR="001336D1" w:rsidRDefault="001336D1" w:rsidP="00C81DB8">
      <w:pPr>
        <w:spacing w:after="0" w:line="240" w:lineRule="auto"/>
      </w:pPr>
      <w:r>
        <w:separator/>
      </w:r>
    </w:p>
  </w:endnote>
  <w:endnote w:type="continuationSeparator" w:id="0">
    <w:p w14:paraId="6C066773" w14:textId="77777777" w:rsidR="001336D1" w:rsidRDefault="001336D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87F78" w14:textId="77777777" w:rsidR="001336D1" w:rsidRDefault="001336D1" w:rsidP="00C81DB8">
      <w:pPr>
        <w:spacing w:after="0" w:line="240" w:lineRule="auto"/>
      </w:pPr>
      <w:r>
        <w:separator/>
      </w:r>
    </w:p>
  </w:footnote>
  <w:footnote w:type="continuationSeparator" w:id="0">
    <w:p w14:paraId="1559FFFD" w14:textId="77777777" w:rsidR="001336D1" w:rsidRDefault="001336D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C87989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C8798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8798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8798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533FD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C87989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C87989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C87989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C87989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C87989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1533FD">
          <w:rPr>
            <w:rFonts w:ascii="TH SarabunIT๙" w:hAnsi="TH SarabunIT๙" w:cs="TH SarabunIT๙"/>
            <w:noProof/>
            <w:sz w:val="32"/>
            <w:szCs w:val="32"/>
          </w:rPr>
          <w:t>5</w:t>
        </w:r>
        <w:r w:rsidRPr="00C87989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162CA"/>
    <w:rsid w:val="0002479E"/>
    <w:rsid w:val="000275A4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336D1"/>
    <w:rsid w:val="001533FD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A4B04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12B8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0231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2126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53622"/>
    <w:rsid w:val="00B95782"/>
    <w:rsid w:val="00BB1ABF"/>
    <w:rsid w:val="00BC5DA7"/>
    <w:rsid w:val="00BF6CA4"/>
    <w:rsid w:val="00C1539D"/>
    <w:rsid w:val="00C21238"/>
    <w:rsid w:val="00C25E28"/>
    <w:rsid w:val="00C26ED0"/>
    <w:rsid w:val="00C3045F"/>
    <w:rsid w:val="00C4477A"/>
    <w:rsid w:val="00C77AEA"/>
    <w:rsid w:val="00C81DB8"/>
    <w:rsid w:val="00C87989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0931"/>
    <w:rsid w:val="00E97AE3"/>
    <w:rsid w:val="00EA6950"/>
    <w:rsid w:val="00EB5853"/>
    <w:rsid w:val="00EC08A9"/>
    <w:rsid w:val="00EF0DAF"/>
    <w:rsid w:val="00F001FA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F49ED-6839-4437-8AA3-DC09E1288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</TotalTime>
  <Pages>5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26</cp:revision>
  <cp:lastPrinted>2015-03-02T15:12:00Z</cp:lastPrinted>
  <dcterms:created xsi:type="dcterms:W3CDTF">2015-08-17T06:38:00Z</dcterms:created>
  <dcterms:modified xsi:type="dcterms:W3CDTF">2015-08-20T08:42:00Z</dcterms:modified>
</cp:coreProperties>
</file>